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2AF26867" w14:textId="77777777" w:rsidTr="00987DB5">
        <w:tc>
          <w:tcPr>
            <w:tcW w:w="9498" w:type="dxa"/>
          </w:tcPr>
          <w:p w14:paraId="2AF26863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AF2687E" wp14:editId="2AF2687F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F26864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2AF26865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2AF26866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2AF26868" w14:textId="60EBC38B" w:rsidR="0033636C" w:rsidRPr="000B7EAF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0B7EA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0B7EAF">
            <w:rPr>
              <w:rFonts w:ascii="Times New Roman" w:hAnsi="Times New Roman"/>
              <w:sz w:val="28"/>
              <w:szCs w:val="28"/>
            </w:rPr>
            <w:t>20 апреля 2021 года</w:t>
          </w:r>
        </w:sdtContent>
      </w:sdt>
      <w:r w:rsidRPr="000B7EA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>
          <w:rPr>
            <w:u w:val="single"/>
          </w:rPr>
        </w:sdtEndPr>
        <w:sdtContent>
          <w:r w:rsidR="000B7EAF" w:rsidRPr="000B7EAF">
            <w:rPr>
              <w:rFonts w:ascii="Times New Roman" w:hAnsi="Times New Roman"/>
              <w:sz w:val="28"/>
              <w:szCs w:val="28"/>
            </w:rPr>
            <w:t>222</w:t>
          </w:r>
        </w:sdtContent>
      </w:sdt>
    </w:p>
    <w:p w14:paraId="2AF26869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2AF2686B" w14:textId="052C5F6C" w:rsidR="00185FEC" w:rsidRPr="000B7EAF" w:rsidRDefault="006845F7" w:rsidP="00FB5861">
      <w:pPr>
        <w:jc w:val="center"/>
        <w:rPr>
          <w:rFonts w:ascii="Times New Roman" w:hAnsi="Times New Roman"/>
          <w:b/>
          <w:sz w:val="28"/>
          <w:szCs w:val="28"/>
        </w:rPr>
      </w:pPr>
      <w:r w:rsidRPr="000B7EAF">
        <w:rPr>
          <w:rFonts w:ascii="Times New Roman" w:hAnsi="Times New Roman"/>
          <w:b/>
          <w:sz w:val="28"/>
          <w:szCs w:val="28"/>
        </w:rPr>
        <w:t>О пров</w:t>
      </w:r>
      <w:r w:rsidR="004D0960" w:rsidRPr="000B7EAF">
        <w:rPr>
          <w:rFonts w:ascii="Times New Roman" w:hAnsi="Times New Roman"/>
          <w:b/>
          <w:sz w:val="28"/>
          <w:szCs w:val="28"/>
        </w:rPr>
        <w:t xml:space="preserve">едении </w:t>
      </w:r>
      <w:r w:rsidRPr="000B7EAF">
        <w:rPr>
          <w:rFonts w:ascii="Times New Roman" w:hAnsi="Times New Roman"/>
          <w:b/>
          <w:sz w:val="28"/>
          <w:szCs w:val="28"/>
        </w:rPr>
        <w:t>в муниципальном об</w:t>
      </w:r>
      <w:r w:rsidR="0033636C" w:rsidRPr="000B7EAF">
        <w:rPr>
          <w:rFonts w:ascii="Times New Roman" w:hAnsi="Times New Roman"/>
          <w:b/>
          <w:sz w:val="28"/>
          <w:szCs w:val="28"/>
        </w:rPr>
        <w:t>разовании</w:t>
      </w:r>
      <w:r w:rsidR="004D0960" w:rsidRPr="000B7EAF">
        <w:rPr>
          <w:rFonts w:ascii="Times New Roman" w:hAnsi="Times New Roman"/>
          <w:b/>
          <w:sz w:val="28"/>
          <w:szCs w:val="28"/>
        </w:rPr>
        <w:t xml:space="preserve"> </w:t>
      </w:r>
      <w:r w:rsidR="000B7EAF">
        <w:rPr>
          <w:rFonts w:ascii="Times New Roman" w:hAnsi="Times New Roman"/>
          <w:b/>
          <w:sz w:val="28"/>
          <w:szCs w:val="28"/>
        </w:rPr>
        <w:br/>
        <w:t>«</w:t>
      </w:r>
      <w:r w:rsidR="004D0960" w:rsidRPr="000B7EAF">
        <w:rPr>
          <w:rFonts w:ascii="Times New Roman" w:hAnsi="Times New Roman"/>
          <w:b/>
          <w:sz w:val="28"/>
          <w:szCs w:val="28"/>
        </w:rPr>
        <w:t>Городской округ Ногликский</w:t>
      </w:r>
      <w:r w:rsidR="000B7EAF">
        <w:rPr>
          <w:rFonts w:ascii="Times New Roman" w:hAnsi="Times New Roman"/>
          <w:b/>
          <w:sz w:val="28"/>
          <w:szCs w:val="28"/>
        </w:rPr>
        <w:t>»</w:t>
      </w:r>
      <w:r w:rsidR="004D0960" w:rsidRPr="000B7EAF">
        <w:rPr>
          <w:rFonts w:ascii="Times New Roman" w:hAnsi="Times New Roman"/>
          <w:b/>
          <w:sz w:val="28"/>
          <w:szCs w:val="28"/>
        </w:rPr>
        <w:t xml:space="preserve"> субботников</w:t>
      </w:r>
    </w:p>
    <w:p w14:paraId="6430766A" w14:textId="77777777" w:rsidR="00FB5861" w:rsidRDefault="00FB5861" w:rsidP="00FB5861">
      <w:pPr>
        <w:jc w:val="center"/>
        <w:rPr>
          <w:rFonts w:ascii="Times New Roman" w:hAnsi="Times New Roman"/>
          <w:sz w:val="28"/>
          <w:szCs w:val="28"/>
        </w:rPr>
      </w:pPr>
    </w:p>
    <w:p w14:paraId="5ED8D0B8" w14:textId="640976AE" w:rsidR="006845F7" w:rsidRPr="006845F7" w:rsidRDefault="006845F7" w:rsidP="006E5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45F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Правилами благоустройства и санитарного содержания территории муниципального образования «Городской округ Ногликский», утвержденны</w:t>
      </w:r>
      <w:r w:rsidR="006E55B3">
        <w:rPr>
          <w:rFonts w:ascii="Times New Roman" w:eastAsia="Times New Roman" w:hAnsi="Times New Roman"/>
          <w:sz w:val="28"/>
          <w:szCs w:val="28"/>
          <w:lang w:eastAsia="ru-RU"/>
        </w:rPr>
        <w:t>ми</w:t>
      </w:r>
      <w:r w:rsidRPr="006845F7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решением Собрания муниципального образования «Городской округ Ногликский» от 12.07.2012 № 190, в целях проведения</w:t>
      </w:r>
      <w:r w:rsidR="004D0960">
        <w:rPr>
          <w:rFonts w:ascii="Times New Roman" w:eastAsia="Times New Roman" w:hAnsi="Times New Roman"/>
          <w:sz w:val="28"/>
          <w:szCs w:val="28"/>
        </w:rPr>
        <w:t xml:space="preserve"> субботников </w:t>
      </w:r>
      <w:r w:rsidRPr="006845F7">
        <w:rPr>
          <w:rFonts w:ascii="Times New Roman" w:eastAsia="Times New Roman" w:hAnsi="Times New Roman"/>
          <w:sz w:val="28"/>
          <w:szCs w:val="28"/>
          <w:lang w:eastAsia="ru-RU"/>
        </w:rPr>
        <w:t xml:space="preserve">и улучшения санитарного содержания и благоустройства территорий населенных пунктов, поддержания чистоты и порядка, обеспечения экологически благоприятной среды для проживания населения муниципального образования «Городской округ Ногликский», руководствуясь ст. 36 Устава муниципального образования «Городской округ Ногликский», администрация муниципального образования «Городской округ Ногликский» </w:t>
      </w:r>
      <w:r w:rsidRPr="000B7EAF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3ECC0886" w14:textId="0E75371C" w:rsidR="006845F7" w:rsidRPr="006E55B3" w:rsidRDefault="004D0960" w:rsidP="00A51706">
      <w:pPr>
        <w:pStyle w:val="a8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55B3">
        <w:rPr>
          <w:rFonts w:ascii="Times New Roman" w:eastAsia="Times New Roman" w:hAnsi="Times New Roman"/>
          <w:sz w:val="28"/>
          <w:szCs w:val="28"/>
          <w:lang w:eastAsia="ru-RU"/>
        </w:rPr>
        <w:t xml:space="preserve">Объявить </w:t>
      </w:r>
      <w:r w:rsidRPr="006E55B3">
        <w:rPr>
          <w:rFonts w:ascii="Times New Roman" w:hAnsi="Times New Roman"/>
          <w:sz w:val="28"/>
          <w:szCs w:val="28"/>
        </w:rPr>
        <w:t>24</w:t>
      </w:r>
      <w:r w:rsidR="006E55B3" w:rsidRPr="006E55B3">
        <w:rPr>
          <w:rFonts w:ascii="Times New Roman" w:hAnsi="Times New Roman"/>
          <w:sz w:val="28"/>
          <w:szCs w:val="28"/>
        </w:rPr>
        <w:t xml:space="preserve"> апрел</w:t>
      </w:r>
      <w:r w:rsidR="006E55B3">
        <w:rPr>
          <w:rFonts w:ascii="Times New Roman" w:hAnsi="Times New Roman"/>
          <w:sz w:val="28"/>
          <w:szCs w:val="28"/>
        </w:rPr>
        <w:t xml:space="preserve">я </w:t>
      </w:r>
      <w:r w:rsidRPr="006E55B3">
        <w:rPr>
          <w:rFonts w:ascii="Times New Roman" w:hAnsi="Times New Roman"/>
          <w:sz w:val="28"/>
          <w:szCs w:val="28"/>
        </w:rPr>
        <w:t>2021</w:t>
      </w:r>
      <w:r w:rsidR="001C7197" w:rsidRPr="006E55B3">
        <w:rPr>
          <w:rFonts w:ascii="Times New Roman" w:hAnsi="Times New Roman"/>
          <w:sz w:val="28"/>
          <w:szCs w:val="28"/>
        </w:rPr>
        <w:t xml:space="preserve"> года с 10-00 до 14-00</w:t>
      </w:r>
      <w:r w:rsidRPr="006E55B3">
        <w:rPr>
          <w:rFonts w:ascii="Times New Roman" w:hAnsi="Times New Roman"/>
          <w:sz w:val="28"/>
          <w:szCs w:val="28"/>
        </w:rPr>
        <w:t>, 30</w:t>
      </w:r>
      <w:r w:rsidR="006E55B3">
        <w:rPr>
          <w:rFonts w:ascii="Times New Roman" w:hAnsi="Times New Roman"/>
          <w:sz w:val="28"/>
          <w:szCs w:val="28"/>
        </w:rPr>
        <w:t xml:space="preserve"> апреля </w:t>
      </w:r>
      <w:r w:rsidRPr="006E55B3">
        <w:rPr>
          <w:rFonts w:ascii="Times New Roman" w:hAnsi="Times New Roman"/>
          <w:sz w:val="28"/>
          <w:szCs w:val="28"/>
        </w:rPr>
        <w:t>2021</w:t>
      </w:r>
      <w:r w:rsidR="001C7197" w:rsidRPr="006E55B3">
        <w:rPr>
          <w:rFonts w:ascii="Times New Roman" w:hAnsi="Times New Roman"/>
          <w:sz w:val="28"/>
          <w:szCs w:val="28"/>
        </w:rPr>
        <w:t xml:space="preserve"> года с 14-00 до 17-00</w:t>
      </w:r>
      <w:r w:rsidRPr="006E55B3">
        <w:rPr>
          <w:rFonts w:ascii="Times New Roman" w:hAnsi="Times New Roman"/>
          <w:sz w:val="28"/>
          <w:szCs w:val="28"/>
        </w:rPr>
        <w:t>, 07</w:t>
      </w:r>
      <w:r w:rsidR="006E55B3">
        <w:rPr>
          <w:rFonts w:ascii="Times New Roman" w:hAnsi="Times New Roman"/>
          <w:sz w:val="28"/>
          <w:szCs w:val="28"/>
        </w:rPr>
        <w:t xml:space="preserve"> мая </w:t>
      </w:r>
      <w:r w:rsidRPr="006E55B3">
        <w:rPr>
          <w:rFonts w:ascii="Times New Roman" w:hAnsi="Times New Roman"/>
          <w:sz w:val="28"/>
          <w:szCs w:val="28"/>
        </w:rPr>
        <w:t>2021 года</w:t>
      </w:r>
      <w:r w:rsidR="00070B38" w:rsidRPr="006E55B3">
        <w:rPr>
          <w:rFonts w:ascii="Times New Roman" w:hAnsi="Times New Roman"/>
          <w:sz w:val="28"/>
          <w:szCs w:val="28"/>
        </w:rPr>
        <w:t xml:space="preserve"> </w:t>
      </w:r>
      <w:r w:rsidR="001C7197" w:rsidRPr="006E55B3">
        <w:rPr>
          <w:rFonts w:ascii="Times New Roman" w:hAnsi="Times New Roman"/>
          <w:sz w:val="28"/>
          <w:szCs w:val="28"/>
        </w:rPr>
        <w:t xml:space="preserve">с 14-00 до 17-00 </w:t>
      </w:r>
      <w:r w:rsidRPr="006E55B3">
        <w:rPr>
          <w:rFonts w:ascii="Times New Roman" w:eastAsia="Times New Roman" w:hAnsi="Times New Roman"/>
          <w:sz w:val="28"/>
          <w:szCs w:val="28"/>
          <w:lang w:eastAsia="ru-RU"/>
        </w:rPr>
        <w:t xml:space="preserve">субботники </w:t>
      </w:r>
      <w:r w:rsidR="006845F7" w:rsidRPr="006E55B3">
        <w:rPr>
          <w:rFonts w:ascii="Times New Roman" w:eastAsia="Times New Roman" w:hAnsi="Times New Roman"/>
          <w:sz w:val="28"/>
          <w:szCs w:val="28"/>
          <w:lang w:eastAsia="ru-RU"/>
        </w:rPr>
        <w:t>в муниципальном образовании «Городской округ Ногликский».</w:t>
      </w:r>
    </w:p>
    <w:p w14:paraId="6B5595E2" w14:textId="76BC4E67" w:rsidR="00070B38" w:rsidRPr="004D0960" w:rsidRDefault="004D0960" w:rsidP="006E5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09340B" w:rsidRPr="004D0960">
        <w:rPr>
          <w:rFonts w:ascii="Times New Roman" w:eastAsia="Times New Roman" w:hAnsi="Times New Roman"/>
          <w:sz w:val="28"/>
          <w:szCs w:val="28"/>
          <w:lang w:eastAsia="ru-RU"/>
        </w:rPr>
        <w:t>Закрепить территории за организациями согласно приложению</w:t>
      </w:r>
      <w:r w:rsidR="00DB3CA9" w:rsidRPr="004D09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55B3">
        <w:rPr>
          <w:rFonts w:ascii="Times New Roman" w:eastAsia="Times New Roman" w:hAnsi="Times New Roman"/>
          <w:sz w:val="28"/>
          <w:szCs w:val="28"/>
          <w:lang w:eastAsia="ru-RU"/>
        </w:rPr>
        <w:t>к настоящему постановлению</w:t>
      </w:r>
      <w:r w:rsidR="00DB3CA9" w:rsidRPr="004D096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46FC2D0" w14:textId="08C71BEE" w:rsidR="006845F7" w:rsidRPr="006845F7" w:rsidRDefault="0009340B" w:rsidP="006E5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>. Руководителям предприятий, организаций и учреждений всех форм собственности, индивидуальным предпринимателям:</w:t>
      </w:r>
    </w:p>
    <w:p w14:paraId="3E918000" w14:textId="1DE6062A" w:rsidR="006845F7" w:rsidRPr="006845F7" w:rsidRDefault="0009340B" w:rsidP="006E5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>.1. Организовать работу по санитарной очистке и благоустройству закрепленных территорий</w:t>
      </w:r>
      <w:r w:rsidR="00A5170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EE8630D" w14:textId="3B92CAC2" w:rsidR="006845F7" w:rsidRPr="006845F7" w:rsidRDefault="0009340B" w:rsidP="006E5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 xml:space="preserve">.2. Принять меры по уборке мусора, полной очистке прилегающих территорий в радиусе </w:t>
      </w:r>
      <w:r w:rsidR="004D0960">
        <w:rPr>
          <w:rFonts w:ascii="Times New Roman" w:eastAsia="Times New Roman" w:hAnsi="Times New Roman"/>
          <w:sz w:val="28"/>
          <w:szCs w:val="28"/>
          <w:lang w:eastAsia="ru-RU"/>
        </w:rPr>
        <w:t>не менее 15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 xml:space="preserve"> метров от своих зданий и сооружений</w:t>
      </w:r>
      <w:r w:rsidR="00A5170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42CEEDE" w14:textId="1C53E6D6" w:rsidR="006845F7" w:rsidRPr="006845F7" w:rsidRDefault="0009340B" w:rsidP="006E5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>.3. Произвести ремонт и покраску ограждений своих территорий</w:t>
      </w:r>
      <w:r w:rsidR="00A5170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AD4B24F" w14:textId="51D5A6AF" w:rsidR="006845F7" w:rsidRPr="006845F7" w:rsidRDefault="004D0960" w:rsidP="006E5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>.4. Обеспечить своевременный вывоз мусора на полигон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A51706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>пгт. Ноглики</w:t>
      </w:r>
      <w:r w:rsidR="00A5170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CC95D9C" w14:textId="5139400B" w:rsidR="006845F7" w:rsidRPr="006845F7" w:rsidRDefault="0009340B" w:rsidP="006E5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D0960">
        <w:rPr>
          <w:rFonts w:ascii="Times New Roman" w:eastAsia="Times New Roman" w:hAnsi="Times New Roman"/>
          <w:sz w:val="28"/>
          <w:szCs w:val="28"/>
          <w:lang w:eastAsia="ru-RU"/>
        </w:rPr>
        <w:t>.5. Закрепить приказами на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</w:t>
      </w:r>
      <w:r w:rsidR="004D0960">
        <w:rPr>
          <w:rFonts w:ascii="Times New Roman" w:eastAsia="Times New Roman" w:hAnsi="Times New Roman"/>
          <w:sz w:val="28"/>
          <w:szCs w:val="28"/>
          <w:lang w:eastAsia="ru-RU"/>
        </w:rPr>
        <w:t>ятиях ответственных за организацию проведения субботников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 xml:space="preserve"> и за с</w:t>
      </w:r>
      <w:r w:rsidR="004D0960">
        <w:rPr>
          <w:rFonts w:ascii="Times New Roman" w:eastAsia="Times New Roman" w:hAnsi="Times New Roman"/>
          <w:sz w:val="28"/>
          <w:szCs w:val="28"/>
          <w:lang w:eastAsia="ru-RU"/>
        </w:rPr>
        <w:t>облюдение техники безопасности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4190C81" w14:textId="0B37E79D" w:rsidR="006845F7" w:rsidRPr="006845F7" w:rsidRDefault="0009340B" w:rsidP="00A51706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F839D0">
        <w:rPr>
          <w:rFonts w:ascii="Times New Roman" w:eastAsia="Times New Roman" w:hAnsi="Times New Roman"/>
          <w:sz w:val="28"/>
          <w:szCs w:val="28"/>
          <w:lang w:eastAsia="ru-RU"/>
        </w:rPr>
        <w:t>. Руководителям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 xml:space="preserve"> МУП «Управляющая организация «Ноглики» (Колесниченко</w:t>
      </w:r>
      <w:r w:rsidR="006E55B3" w:rsidRPr="006E55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55B3" w:rsidRPr="006845F7">
        <w:rPr>
          <w:rFonts w:ascii="Times New Roman" w:eastAsia="Times New Roman" w:hAnsi="Times New Roman"/>
          <w:sz w:val="28"/>
          <w:szCs w:val="28"/>
          <w:lang w:eastAsia="ru-RU"/>
        </w:rPr>
        <w:t>И.В.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>), МУП «Водоканал» (Белозеров</w:t>
      </w:r>
      <w:r w:rsidR="006E55B3" w:rsidRPr="006E55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55B3" w:rsidRPr="006845F7">
        <w:rPr>
          <w:rFonts w:ascii="Times New Roman" w:eastAsia="Times New Roman" w:hAnsi="Times New Roman"/>
          <w:sz w:val="28"/>
          <w:szCs w:val="28"/>
          <w:lang w:eastAsia="ru-RU"/>
        </w:rPr>
        <w:t>А.В.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F839D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 xml:space="preserve"> ООО «Жилсервис «Ноглики» (Суворов</w:t>
      </w:r>
      <w:r w:rsidR="006E55B3" w:rsidRPr="006E55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55B3" w:rsidRPr="006845F7">
        <w:rPr>
          <w:rFonts w:ascii="Times New Roman" w:eastAsia="Times New Roman" w:hAnsi="Times New Roman"/>
          <w:sz w:val="28"/>
          <w:szCs w:val="28"/>
          <w:lang w:eastAsia="ru-RU"/>
        </w:rPr>
        <w:t>А.С.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>) совместно с консультантами по организации работы в с. Ныш (Бородаева</w:t>
      </w:r>
      <w:r w:rsidR="006E55B3" w:rsidRPr="006E55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55B3" w:rsidRPr="006845F7">
        <w:rPr>
          <w:rFonts w:ascii="Times New Roman" w:eastAsia="Times New Roman" w:hAnsi="Times New Roman"/>
          <w:sz w:val="28"/>
          <w:szCs w:val="28"/>
          <w:lang w:eastAsia="ru-RU"/>
        </w:rPr>
        <w:t>О.П.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>), с. Вал (Горелова</w:t>
      </w:r>
      <w:r w:rsidR="006E55B3" w:rsidRPr="006E55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55B3" w:rsidRPr="006845F7">
        <w:rPr>
          <w:rFonts w:ascii="Times New Roman" w:eastAsia="Times New Roman" w:hAnsi="Times New Roman"/>
          <w:sz w:val="28"/>
          <w:szCs w:val="28"/>
          <w:lang w:eastAsia="ru-RU"/>
        </w:rPr>
        <w:t>Г.В.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>), председателям ТСЖ «Городок» (Гасумя</w:t>
      </w:r>
      <w:r w:rsidR="00F839D0">
        <w:rPr>
          <w:rFonts w:ascii="Times New Roman" w:eastAsia="Times New Roman" w:hAnsi="Times New Roman"/>
          <w:sz w:val="28"/>
          <w:szCs w:val="28"/>
          <w:lang w:eastAsia="ru-RU"/>
        </w:rPr>
        <w:t>нц</w:t>
      </w:r>
      <w:r w:rsidR="006E55B3" w:rsidRPr="006E55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55B3" w:rsidRPr="006845F7">
        <w:rPr>
          <w:rFonts w:ascii="Times New Roman" w:eastAsia="Times New Roman" w:hAnsi="Times New Roman"/>
          <w:sz w:val="28"/>
          <w:szCs w:val="28"/>
          <w:lang w:eastAsia="ru-RU"/>
        </w:rPr>
        <w:t>К.Г.</w:t>
      </w:r>
      <w:r w:rsidR="00F839D0">
        <w:rPr>
          <w:rFonts w:ascii="Times New Roman" w:eastAsia="Times New Roman" w:hAnsi="Times New Roman"/>
          <w:sz w:val="28"/>
          <w:szCs w:val="28"/>
          <w:lang w:eastAsia="ru-RU"/>
        </w:rPr>
        <w:t>), ТСЖ «Мой дом» (Кудряшо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>ва</w:t>
      </w:r>
      <w:r w:rsidR="006E55B3" w:rsidRPr="006E55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55B3">
        <w:rPr>
          <w:rFonts w:ascii="Times New Roman" w:eastAsia="Times New Roman" w:hAnsi="Times New Roman"/>
          <w:sz w:val="28"/>
          <w:szCs w:val="28"/>
          <w:lang w:eastAsia="ru-RU"/>
        </w:rPr>
        <w:t>Н.В.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>):</w:t>
      </w:r>
    </w:p>
    <w:p w14:paraId="20017ABF" w14:textId="0AEA6BC1" w:rsidR="006845F7" w:rsidRPr="006845F7" w:rsidRDefault="000B3D51" w:rsidP="006E5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организовать проведение субботников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санитарной очистке придомовых и внутриквартальных территорий и улично-дорожной сети на подведомственных территориях; </w:t>
      </w:r>
    </w:p>
    <w:p w14:paraId="73CEA89B" w14:textId="77777777" w:rsidR="006845F7" w:rsidRPr="006845F7" w:rsidRDefault="006845F7" w:rsidP="006E5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45F7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провести работу с населением по организации уборки придомовых территорий; </w:t>
      </w:r>
    </w:p>
    <w:p w14:paraId="5A273D7D" w14:textId="4E6480BD" w:rsidR="006845F7" w:rsidRPr="006845F7" w:rsidRDefault="006845F7" w:rsidP="006E5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45F7">
        <w:rPr>
          <w:rFonts w:ascii="Times New Roman" w:eastAsia="Times New Roman" w:hAnsi="Times New Roman"/>
          <w:sz w:val="28"/>
          <w:szCs w:val="28"/>
          <w:lang w:eastAsia="ru-RU"/>
        </w:rPr>
        <w:t>- организовать для населения, пожелавшего принять участие в санитарной очистке внутридомовых территорий, необходимый запас лопат, метел, п</w:t>
      </w:r>
      <w:r w:rsidR="000B3D51">
        <w:rPr>
          <w:rFonts w:ascii="Times New Roman" w:eastAsia="Times New Roman" w:hAnsi="Times New Roman"/>
          <w:sz w:val="28"/>
          <w:szCs w:val="28"/>
          <w:lang w:eastAsia="ru-RU"/>
        </w:rPr>
        <w:t>ерчаток, мешков</w:t>
      </w:r>
      <w:r w:rsidRPr="006845F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E6ED5EE" w14:textId="7F31D677" w:rsidR="006845F7" w:rsidRPr="006845F7" w:rsidRDefault="000B3D51" w:rsidP="006E5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размест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>ить в подъездах на информационных досках</w:t>
      </w:r>
      <w:r w:rsidR="00FB5861">
        <w:rPr>
          <w:rFonts w:ascii="Times New Roman" w:eastAsia="Times New Roman" w:hAnsi="Times New Roman"/>
          <w:sz w:val="28"/>
          <w:szCs w:val="28"/>
          <w:lang w:eastAsia="ru-RU"/>
        </w:rPr>
        <w:t xml:space="preserve"> объявления о проведении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субботников 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>и номер телефона ответственного</w:t>
      </w:r>
      <w:r w:rsidR="00FB5861">
        <w:rPr>
          <w:rFonts w:ascii="Times New Roman" w:eastAsia="Times New Roman" w:hAnsi="Times New Roman"/>
          <w:sz w:val="28"/>
          <w:szCs w:val="28"/>
          <w:lang w:eastAsia="ru-RU"/>
        </w:rPr>
        <w:t xml:space="preserve"> за организацию проведения субботников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D11C60D" w14:textId="66F6BA65" w:rsidR="006845F7" w:rsidRPr="006845F7" w:rsidRDefault="0009340B" w:rsidP="006E5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>. Рекомендовать начальнику АО «Управ</w:t>
      </w:r>
      <w:r w:rsidR="006E55B3">
        <w:rPr>
          <w:rFonts w:ascii="Times New Roman" w:eastAsia="Times New Roman" w:hAnsi="Times New Roman"/>
          <w:sz w:val="28"/>
          <w:szCs w:val="28"/>
          <w:lang w:eastAsia="ru-RU"/>
        </w:rPr>
        <w:t xml:space="preserve">ление по обращению с отходами» </w:t>
      </w:r>
      <w:r w:rsidR="004530B2">
        <w:rPr>
          <w:rFonts w:ascii="Times New Roman" w:eastAsia="Times New Roman" w:hAnsi="Times New Roman"/>
          <w:sz w:val="28"/>
          <w:szCs w:val="28"/>
          <w:lang w:eastAsia="ru-RU"/>
        </w:rPr>
        <w:t>Федотов</w:t>
      </w:r>
      <w:r w:rsidR="006E55B3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6E55B3" w:rsidRPr="006E55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55B3" w:rsidRPr="006845F7">
        <w:rPr>
          <w:rFonts w:ascii="Times New Roman" w:eastAsia="Times New Roman" w:hAnsi="Times New Roman"/>
          <w:sz w:val="28"/>
          <w:szCs w:val="28"/>
          <w:lang w:eastAsia="ru-RU"/>
        </w:rPr>
        <w:t>М.А</w:t>
      </w:r>
      <w:r w:rsidR="006E55B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53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B5861">
        <w:rPr>
          <w:rFonts w:ascii="Times New Roman" w:eastAsia="Times New Roman" w:hAnsi="Times New Roman"/>
          <w:sz w:val="28"/>
          <w:szCs w:val="28"/>
          <w:lang w:eastAsia="ru-RU"/>
        </w:rPr>
        <w:t>24-25 апреля</w:t>
      </w:r>
      <w:r w:rsidR="004530B2">
        <w:rPr>
          <w:rFonts w:ascii="Times New Roman" w:eastAsia="Times New Roman" w:hAnsi="Times New Roman"/>
          <w:sz w:val="28"/>
          <w:szCs w:val="28"/>
          <w:lang w:eastAsia="ru-RU"/>
        </w:rPr>
        <w:t xml:space="preserve">, 30 апреля, </w:t>
      </w:r>
      <w:r w:rsidR="00FB586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4530B2">
        <w:rPr>
          <w:rFonts w:ascii="Times New Roman" w:eastAsia="Times New Roman" w:hAnsi="Times New Roman"/>
          <w:sz w:val="28"/>
          <w:szCs w:val="28"/>
          <w:lang w:eastAsia="ru-RU"/>
        </w:rPr>
        <w:t>-8</w:t>
      </w:r>
      <w:r w:rsidR="00FB5861">
        <w:rPr>
          <w:rFonts w:ascii="Times New Roman" w:eastAsia="Times New Roman" w:hAnsi="Times New Roman"/>
          <w:sz w:val="28"/>
          <w:szCs w:val="28"/>
          <w:lang w:eastAsia="ru-RU"/>
        </w:rPr>
        <w:t xml:space="preserve"> мая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 xml:space="preserve"> 2021 года </w:t>
      </w:r>
      <w:r w:rsidR="004530B2" w:rsidRPr="006845F7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предоставить возможность предприятиям и населению </w:t>
      </w:r>
      <w:r w:rsidR="004530B2">
        <w:rPr>
          <w:rFonts w:ascii="Times New Roman" w:eastAsia="Times New Roman" w:hAnsi="Times New Roman"/>
          <w:sz w:val="28"/>
          <w:szCs w:val="28"/>
          <w:lang w:eastAsia="ru-RU"/>
        </w:rPr>
        <w:t xml:space="preserve">без взимания платы </w:t>
      </w:r>
      <w:r w:rsidR="004530B2" w:rsidRPr="006845F7">
        <w:rPr>
          <w:rFonts w:ascii="Times New Roman" w:eastAsia="Times New Roman" w:hAnsi="Times New Roman"/>
          <w:sz w:val="28"/>
          <w:szCs w:val="28"/>
          <w:lang w:eastAsia="ru-RU"/>
        </w:rPr>
        <w:t>сдавать ТБО</w:t>
      </w:r>
      <w:r w:rsidR="004530B2">
        <w:rPr>
          <w:rFonts w:ascii="Times New Roman" w:eastAsia="Times New Roman" w:hAnsi="Times New Roman"/>
          <w:sz w:val="28"/>
          <w:szCs w:val="28"/>
          <w:lang w:eastAsia="ru-RU"/>
        </w:rPr>
        <w:t>, образовавшиеся в результате проведения субботников,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полигон </w:t>
      </w:r>
      <w:r w:rsidR="004530B2">
        <w:rPr>
          <w:rFonts w:ascii="Times New Roman" w:eastAsia="Times New Roman" w:hAnsi="Times New Roman"/>
          <w:sz w:val="28"/>
          <w:szCs w:val="28"/>
          <w:lang w:eastAsia="ru-RU"/>
        </w:rPr>
        <w:t>в пгт. Ноглики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DE7E292" w14:textId="3041D586" w:rsidR="006845F7" w:rsidRPr="006845F7" w:rsidRDefault="0009340B" w:rsidP="006E5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>. Директору МУП «Упр</w:t>
      </w:r>
      <w:r w:rsidR="006E55B3">
        <w:rPr>
          <w:rFonts w:ascii="Times New Roman" w:eastAsia="Times New Roman" w:hAnsi="Times New Roman"/>
          <w:sz w:val="28"/>
          <w:szCs w:val="28"/>
          <w:lang w:eastAsia="ru-RU"/>
        </w:rPr>
        <w:t xml:space="preserve">авляющая организация «Ноглики» 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>Колесниченко</w:t>
      </w:r>
      <w:r w:rsidR="006E55B3" w:rsidRPr="006E55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55B3" w:rsidRPr="006845F7">
        <w:rPr>
          <w:rFonts w:ascii="Times New Roman" w:eastAsia="Times New Roman" w:hAnsi="Times New Roman"/>
          <w:sz w:val="28"/>
          <w:szCs w:val="28"/>
          <w:lang w:eastAsia="ru-RU"/>
        </w:rPr>
        <w:t>И.В.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23EBF300" w14:textId="3BC91FB3" w:rsidR="006845F7" w:rsidRPr="006845F7" w:rsidRDefault="0009340B" w:rsidP="006E5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 xml:space="preserve">.1. Организовать погрузку и вывоз собранного мусора с территорий населенных пунктов муниципального образования по </w:t>
      </w:r>
      <w:r w:rsidR="004530B2">
        <w:rPr>
          <w:rFonts w:ascii="Times New Roman" w:eastAsia="Times New Roman" w:hAnsi="Times New Roman"/>
          <w:sz w:val="28"/>
          <w:szCs w:val="28"/>
          <w:lang w:eastAsia="ru-RU"/>
        </w:rPr>
        <w:t>заявкам хозяйствующих субъектов</w:t>
      </w:r>
      <w:r w:rsidR="00A5170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DD6196C" w14:textId="0344BB1A" w:rsidR="006845F7" w:rsidRPr="006845F7" w:rsidRDefault="0009340B" w:rsidP="006E5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>.2. Организовать проведение работ по благоустройству и санитарной очистке улично-дорожной сети и тротуаров населенных пунктов муниципального образования.</w:t>
      </w:r>
    </w:p>
    <w:p w14:paraId="3DCCB964" w14:textId="19BDDF00" w:rsidR="002B2566" w:rsidRDefault="0009340B" w:rsidP="006E5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>. Первому вице-мэру муниципального образования «Городской</w:t>
      </w:r>
      <w:r w:rsidR="006E55B3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 Ногликский» </w:t>
      </w:r>
      <w:r w:rsidR="00B0320A">
        <w:rPr>
          <w:rFonts w:ascii="Times New Roman" w:eastAsia="Times New Roman" w:hAnsi="Times New Roman"/>
          <w:sz w:val="28"/>
          <w:szCs w:val="28"/>
          <w:lang w:eastAsia="ru-RU"/>
        </w:rPr>
        <w:t>Гуляев</w:t>
      </w:r>
      <w:r w:rsidR="006E55B3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6E55B3" w:rsidRPr="006E55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55B3">
        <w:rPr>
          <w:rFonts w:ascii="Times New Roman" w:eastAsia="Times New Roman" w:hAnsi="Times New Roman"/>
          <w:sz w:val="28"/>
          <w:szCs w:val="28"/>
          <w:lang w:eastAsia="ru-RU"/>
        </w:rPr>
        <w:t>С.С.</w:t>
      </w:r>
      <w:r w:rsidR="002B256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99A1696" w14:textId="3518FFD8" w:rsidR="006845F7" w:rsidRPr="000812DE" w:rsidRDefault="002B2566" w:rsidP="006E5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7.1. О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>рганизовать</w:t>
      </w:r>
      <w:r w:rsidR="004530B2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работу по проведению субботников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санитарной уборке и благоустройству территорий во всех </w:t>
      </w:r>
      <w:r w:rsidR="00195010">
        <w:rPr>
          <w:rFonts w:ascii="Times New Roman" w:eastAsia="Times New Roman" w:hAnsi="Times New Roman"/>
          <w:sz w:val="28"/>
          <w:szCs w:val="28"/>
          <w:lang w:eastAsia="ru-RU"/>
        </w:rPr>
        <w:t>предприятиях и учреждениях на территории муниципального образования «Городской округ Ногликский»</w:t>
      </w:r>
      <w:r w:rsidR="00A5170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8EC9AC4" w14:textId="0DC05EA3" w:rsidR="002B2566" w:rsidRDefault="002B2566" w:rsidP="006E5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12DE"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0812DE" w:rsidRPr="000812D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0812D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3C471F">
        <w:rPr>
          <w:rFonts w:ascii="Times New Roman" w:eastAsia="Times New Roman" w:hAnsi="Times New Roman"/>
          <w:sz w:val="28"/>
          <w:szCs w:val="28"/>
          <w:lang w:eastAsia="ru-RU"/>
        </w:rPr>
        <w:t>Активизировать работу по выявлению случаев нарушения правил благоустройства и санитарного содержания муниципального образования «Городской округ Ногликский»</w:t>
      </w:r>
      <w:r w:rsidR="00A5170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D9F23C6" w14:textId="68A0B588" w:rsidR="002B2566" w:rsidRDefault="002B2566" w:rsidP="00A517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0812D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2B256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812DE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6845F7">
        <w:rPr>
          <w:rFonts w:ascii="Times New Roman" w:eastAsia="Times New Roman" w:hAnsi="Times New Roman"/>
          <w:sz w:val="28"/>
          <w:szCs w:val="28"/>
          <w:lang w:eastAsia="ru-RU"/>
        </w:rPr>
        <w:t>оо</w:t>
      </w:r>
      <w:bookmarkStart w:id="0" w:name="_GoBack"/>
      <w:bookmarkEnd w:id="0"/>
      <w:r w:rsidRPr="006845F7">
        <w:rPr>
          <w:rFonts w:ascii="Times New Roman" w:eastAsia="Times New Roman" w:hAnsi="Times New Roman"/>
          <w:sz w:val="28"/>
          <w:szCs w:val="28"/>
          <w:lang w:eastAsia="ru-RU"/>
        </w:rPr>
        <w:t xml:space="preserve">рдинировать работу в период проведения </w:t>
      </w:r>
      <w:r>
        <w:rPr>
          <w:rFonts w:ascii="Times New Roman" w:eastAsia="Times New Roman" w:hAnsi="Times New Roman"/>
          <w:sz w:val="28"/>
          <w:szCs w:val="28"/>
        </w:rPr>
        <w:t xml:space="preserve">субботников </w:t>
      </w:r>
      <w:r w:rsidRPr="006845F7">
        <w:rPr>
          <w:rFonts w:ascii="Times New Roman" w:eastAsia="Times New Roman" w:hAnsi="Times New Roman"/>
          <w:sz w:val="28"/>
          <w:szCs w:val="28"/>
          <w:lang w:eastAsia="ru-RU"/>
        </w:rPr>
        <w:t>по санитарной очистк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6845F7">
        <w:rPr>
          <w:rFonts w:ascii="Times New Roman" w:eastAsia="Times New Roman" w:hAnsi="Times New Roman"/>
          <w:sz w:val="28"/>
          <w:szCs w:val="28"/>
          <w:lang w:eastAsia="ru-RU"/>
        </w:rPr>
        <w:t xml:space="preserve"> и благоустройству населенных пунктов муниципального образования «Городской округ Ногликский».</w:t>
      </w:r>
    </w:p>
    <w:p w14:paraId="0A07AFB1" w14:textId="3E8EBE92" w:rsidR="000812DE" w:rsidRDefault="007D7A7C" w:rsidP="006E5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FC6D1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12283">
        <w:rPr>
          <w:rFonts w:ascii="Times New Roman" w:eastAsia="Times New Roman" w:hAnsi="Times New Roman"/>
          <w:sz w:val="28"/>
          <w:szCs w:val="28"/>
          <w:lang w:eastAsia="ru-RU"/>
        </w:rPr>
        <w:t xml:space="preserve"> Начальнику отдела образования </w:t>
      </w:r>
      <w:r w:rsidR="00FC6D12">
        <w:rPr>
          <w:rFonts w:ascii="Times New Roman" w:eastAsia="Times New Roman" w:hAnsi="Times New Roman"/>
          <w:sz w:val="28"/>
          <w:szCs w:val="28"/>
          <w:lang w:eastAsia="ru-RU"/>
        </w:rPr>
        <w:t>Ренкевич</w:t>
      </w:r>
      <w:r w:rsidR="00B12283" w:rsidRPr="00B122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12283">
        <w:rPr>
          <w:rFonts w:ascii="Times New Roman" w:eastAsia="Times New Roman" w:hAnsi="Times New Roman"/>
          <w:sz w:val="28"/>
          <w:szCs w:val="28"/>
          <w:lang w:eastAsia="ru-RU"/>
        </w:rPr>
        <w:t>Л.М.</w:t>
      </w:r>
      <w:r w:rsidR="00FC6D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812D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0812DE" w:rsidRPr="006845F7">
        <w:rPr>
          <w:rFonts w:ascii="Times New Roman" w:eastAsia="Times New Roman" w:hAnsi="Times New Roman"/>
          <w:sz w:val="28"/>
          <w:szCs w:val="28"/>
          <w:lang w:eastAsia="ru-RU"/>
        </w:rPr>
        <w:t>рганизовать</w:t>
      </w:r>
      <w:r w:rsidR="000812DE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работу по проведению субботников</w:t>
      </w:r>
      <w:r w:rsidR="000812DE" w:rsidRPr="006845F7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санитарной уборке и благоустройству территорий во всех учрежде</w:t>
      </w:r>
      <w:r w:rsidR="000812DE">
        <w:rPr>
          <w:rFonts w:ascii="Times New Roman" w:eastAsia="Times New Roman" w:hAnsi="Times New Roman"/>
          <w:sz w:val="28"/>
          <w:szCs w:val="28"/>
          <w:lang w:eastAsia="ru-RU"/>
        </w:rPr>
        <w:t>ниях</w:t>
      </w:r>
      <w:r w:rsidR="00DA7739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подведомственных Д</w:t>
      </w:r>
      <w:r w:rsidR="000812DE">
        <w:rPr>
          <w:rFonts w:ascii="Times New Roman" w:eastAsia="Times New Roman" w:hAnsi="Times New Roman"/>
          <w:sz w:val="28"/>
          <w:szCs w:val="28"/>
          <w:lang w:eastAsia="ru-RU"/>
        </w:rPr>
        <w:t xml:space="preserve">епартаменту социальной политики </w:t>
      </w:r>
      <w:r w:rsidR="00DA7739">
        <w:rPr>
          <w:rFonts w:ascii="Times New Roman" w:eastAsia="Times New Roman" w:hAnsi="Times New Roman"/>
          <w:sz w:val="28"/>
          <w:szCs w:val="28"/>
          <w:lang w:eastAsia="ru-RU"/>
        </w:rPr>
        <w:t>администрации муниципального образования «Городской округ Ногликский».</w:t>
      </w:r>
    </w:p>
    <w:p w14:paraId="77611D81" w14:textId="4A8A9818" w:rsidR="006845F7" w:rsidRPr="006845F7" w:rsidRDefault="007D7A7C" w:rsidP="006E5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12283">
        <w:rPr>
          <w:rFonts w:ascii="Times New Roman" w:eastAsia="Times New Roman" w:hAnsi="Times New Roman"/>
          <w:sz w:val="28"/>
          <w:szCs w:val="28"/>
          <w:lang w:eastAsia="ru-RU"/>
        </w:rPr>
        <w:t xml:space="preserve">. Начальнику отдела экономики </w:t>
      </w:r>
      <w:r w:rsidR="00B12283">
        <w:rPr>
          <w:rFonts w:ascii="Times New Roman" w:eastAsia="Times New Roman" w:hAnsi="Times New Roman"/>
          <w:sz w:val="28"/>
          <w:szCs w:val="28"/>
          <w:lang w:eastAsia="ru-RU"/>
        </w:rPr>
        <w:t>администрации муниципального образования «Городской округ Ногликский»</w:t>
      </w:r>
      <w:r w:rsidR="00B122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>Кононенко</w:t>
      </w:r>
      <w:r w:rsidR="00B12283" w:rsidRPr="00B122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12283" w:rsidRPr="006845F7">
        <w:rPr>
          <w:rFonts w:ascii="Times New Roman" w:eastAsia="Times New Roman" w:hAnsi="Times New Roman"/>
          <w:sz w:val="28"/>
          <w:szCs w:val="28"/>
          <w:lang w:eastAsia="ru-RU"/>
        </w:rPr>
        <w:t>Г.В.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 xml:space="preserve"> довести до руководителей торговли, общественного питания, гостиничного комплекса и услуг данное постановление для исполнения.</w:t>
      </w:r>
    </w:p>
    <w:p w14:paraId="63B5D3B9" w14:textId="6D1ECD27" w:rsidR="006845F7" w:rsidRPr="006845F7" w:rsidRDefault="002B2566" w:rsidP="006E5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D7A7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>. Рекомен</w:t>
      </w:r>
      <w:r w:rsidR="0082166C">
        <w:rPr>
          <w:rFonts w:ascii="Times New Roman" w:eastAsia="Times New Roman" w:hAnsi="Times New Roman"/>
          <w:sz w:val="28"/>
          <w:szCs w:val="28"/>
          <w:lang w:eastAsia="ru-RU"/>
        </w:rPr>
        <w:t>довать начальнику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</w:t>
      </w:r>
      <w:r w:rsidR="00B1228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БДД 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 xml:space="preserve">ОМВД России </w:t>
      </w:r>
      <w:r w:rsidR="0082166C">
        <w:rPr>
          <w:rFonts w:ascii="Times New Roman" w:eastAsia="Times New Roman" w:hAnsi="Times New Roman"/>
          <w:sz w:val="28"/>
          <w:szCs w:val="28"/>
          <w:lang w:eastAsia="ru-RU"/>
        </w:rPr>
        <w:t>по городскому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82166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12283">
        <w:rPr>
          <w:rFonts w:ascii="Times New Roman" w:eastAsia="Times New Roman" w:hAnsi="Times New Roman"/>
          <w:sz w:val="28"/>
          <w:szCs w:val="28"/>
          <w:lang w:eastAsia="ru-RU"/>
        </w:rPr>
        <w:t xml:space="preserve">«Ногликский»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Кравченко</w:t>
      </w:r>
      <w:r w:rsidR="00B12283" w:rsidRPr="00B122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12283">
        <w:rPr>
          <w:rFonts w:ascii="Times New Roman" w:eastAsia="Times New Roman" w:hAnsi="Times New Roman"/>
          <w:sz w:val="28"/>
          <w:szCs w:val="28"/>
          <w:lang w:eastAsia="ru-RU"/>
        </w:rPr>
        <w:t>П.В.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64F402D" w14:textId="1F8EB5D6" w:rsidR="006845F7" w:rsidRPr="006845F7" w:rsidRDefault="007D7A7C" w:rsidP="006E5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2B2566"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>. Принять меры к выявлению, с целью привлечения к ответственности, владельцев брошенных и разукомпл</w:t>
      </w:r>
      <w:r w:rsidR="00B12283">
        <w:rPr>
          <w:rFonts w:ascii="Times New Roman" w:eastAsia="Times New Roman" w:hAnsi="Times New Roman"/>
          <w:sz w:val="28"/>
          <w:szCs w:val="28"/>
          <w:lang w:eastAsia="ru-RU"/>
        </w:rPr>
        <w:t>ектованных транспортных средств;</w:t>
      </w:r>
    </w:p>
    <w:p w14:paraId="595E07D7" w14:textId="1F126CB4" w:rsidR="006845F7" w:rsidRPr="006845F7" w:rsidRDefault="007D7A7C" w:rsidP="006E5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2B2566">
        <w:rPr>
          <w:rFonts w:ascii="Times New Roman" w:eastAsia="Times New Roman" w:hAnsi="Times New Roman"/>
          <w:sz w:val="28"/>
          <w:szCs w:val="28"/>
          <w:lang w:eastAsia="ru-RU"/>
        </w:rPr>
        <w:t>.2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>. Проводить работу с владельцами автотранспортных средств</w:t>
      </w:r>
      <w:r w:rsidR="0007252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 xml:space="preserve"> создающих помехи и трудности при расчистке улиц, дорог и дворовых территорий. </w:t>
      </w:r>
    </w:p>
    <w:p w14:paraId="49E9535C" w14:textId="36EB749C" w:rsidR="007D7A7C" w:rsidRDefault="002B2566" w:rsidP="006E5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D7A7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>. Рекомендовать территориальному отделу по надзору в сфере защиты прав потребителей и благополучия человека по Сахалинской области в Александровск-Сахалинском, Тымовском и Ногликском районах (</w:t>
      </w:r>
      <w:r w:rsidR="00072523" w:rsidRPr="006845F7">
        <w:rPr>
          <w:rFonts w:ascii="Times New Roman" w:eastAsia="Times New Roman" w:hAnsi="Times New Roman"/>
          <w:sz w:val="28"/>
          <w:szCs w:val="28"/>
          <w:lang w:eastAsia="ru-RU"/>
        </w:rPr>
        <w:t>Хабибуллина</w:t>
      </w:r>
      <w:r w:rsidR="00B12283" w:rsidRPr="00B122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12283" w:rsidRPr="006845F7">
        <w:rPr>
          <w:rFonts w:ascii="Times New Roman" w:eastAsia="Times New Roman" w:hAnsi="Times New Roman"/>
          <w:sz w:val="28"/>
          <w:szCs w:val="28"/>
          <w:lang w:eastAsia="ru-RU"/>
        </w:rPr>
        <w:t>Н.В.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 xml:space="preserve">) в рамках своих полномочий усилить контроль за соблюдением действующего законодательства в сфере обращения </w:t>
      </w:r>
      <w:r w:rsidR="006845F7" w:rsidRPr="00495E87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495E87" w:rsidRPr="00495E87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6845F7" w:rsidRPr="00495E8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 xml:space="preserve"> и санитарного содержания. </w:t>
      </w:r>
    </w:p>
    <w:p w14:paraId="605936CF" w14:textId="5EAAB8FB" w:rsidR="007D7A7C" w:rsidRDefault="007D7A7C" w:rsidP="00A51706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12. Управляющему делами администрации муниципального образовани</w:t>
      </w:r>
      <w:r w:rsidR="00B12283">
        <w:rPr>
          <w:rFonts w:ascii="Times New Roman" w:eastAsia="Times New Roman" w:hAnsi="Times New Roman"/>
          <w:sz w:val="28"/>
          <w:szCs w:val="28"/>
          <w:lang w:eastAsia="ru-RU"/>
        </w:rPr>
        <w:t xml:space="preserve">я «Городской округ Ногликский»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Фомин</w:t>
      </w:r>
      <w:r w:rsidR="00B12283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B12283" w:rsidRPr="00B122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12283">
        <w:rPr>
          <w:rFonts w:ascii="Times New Roman" w:eastAsia="Times New Roman" w:hAnsi="Times New Roman"/>
          <w:sz w:val="28"/>
          <w:szCs w:val="28"/>
          <w:lang w:eastAsia="ru-RU"/>
        </w:rPr>
        <w:t>А.С.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693AA944" w14:textId="3E0918EE" w:rsidR="008B7E86" w:rsidRDefault="008B7E86" w:rsidP="006E5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12.1.</w:t>
      </w:r>
      <w:r w:rsidRPr="006845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12283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B12283" w:rsidRPr="006845F7">
        <w:rPr>
          <w:rFonts w:ascii="Times New Roman" w:eastAsia="Times New Roman" w:hAnsi="Times New Roman"/>
          <w:sz w:val="28"/>
          <w:szCs w:val="28"/>
          <w:lang w:eastAsia="ru-RU"/>
        </w:rPr>
        <w:t>азместить</w:t>
      </w:r>
      <w:r w:rsidR="00B12283" w:rsidRPr="006845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12283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6845F7">
        <w:rPr>
          <w:rFonts w:ascii="Times New Roman" w:eastAsia="Times New Roman" w:hAnsi="Times New Roman"/>
          <w:sz w:val="28"/>
          <w:szCs w:val="28"/>
          <w:lang w:eastAsia="ru-RU"/>
        </w:rPr>
        <w:t>астоящее постановление на официальном сайте муниципального образования «Городской округ Ногликский» в информационной-телек</w:t>
      </w:r>
      <w:r w:rsidR="00B12283">
        <w:rPr>
          <w:rFonts w:ascii="Times New Roman" w:eastAsia="Times New Roman" w:hAnsi="Times New Roman"/>
          <w:sz w:val="28"/>
          <w:szCs w:val="28"/>
          <w:lang w:eastAsia="ru-RU"/>
        </w:rPr>
        <w:t>оммуникационной сети «Интернет»;</w:t>
      </w:r>
    </w:p>
    <w:p w14:paraId="1179D08D" w14:textId="2AD89FFC" w:rsidR="007D7A7C" w:rsidRPr="006845F7" w:rsidRDefault="008B7E86" w:rsidP="006E5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12.2</w:t>
      </w:r>
      <w:r w:rsidR="007D7A7C">
        <w:rPr>
          <w:rFonts w:ascii="Times New Roman" w:eastAsia="Times New Roman" w:hAnsi="Times New Roman"/>
          <w:sz w:val="28"/>
          <w:szCs w:val="28"/>
          <w:lang w:eastAsia="ru-RU"/>
        </w:rPr>
        <w:t>. Р</w:t>
      </w:r>
      <w:r w:rsidR="007D7A7C" w:rsidRPr="006845F7">
        <w:rPr>
          <w:rFonts w:ascii="Times New Roman" w:eastAsia="Times New Roman" w:hAnsi="Times New Roman"/>
          <w:sz w:val="28"/>
          <w:szCs w:val="28"/>
          <w:lang w:eastAsia="ru-RU"/>
        </w:rPr>
        <w:t xml:space="preserve">азместить </w:t>
      </w:r>
      <w:r w:rsidR="007D7A7C">
        <w:rPr>
          <w:rFonts w:ascii="Times New Roman" w:eastAsia="Times New Roman" w:hAnsi="Times New Roman"/>
          <w:sz w:val="28"/>
          <w:szCs w:val="28"/>
          <w:lang w:eastAsia="ru-RU"/>
        </w:rPr>
        <w:t>информацию</w:t>
      </w:r>
      <w:r w:rsidR="007D7A7C" w:rsidRPr="006845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7A7C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="00472C7C">
        <w:rPr>
          <w:rFonts w:ascii="Times New Roman" w:eastAsia="Times New Roman" w:hAnsi="Times New Roman"/>
          <w:sz w:val="28"/>
          <w:szCs w:val="28"/>
          <w:lang w:eastAsia="ru-RU"/>
        </w:rPr>
        <w:t>проведении и результатах проведенных мероприятий</w:t>
      </w:r>
      <w:r w:rsidR="007D7A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7A7C" w:rsidRPr="006845F7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информационной-телекоммуникационной сети «Интернет»</w:t>
      </w:r>
      <w:r w:rsidR="00472C7C">
        <w:rPr>
          <w:rFonts w:ascii="Times New Roman" w:eastAsia="Times New Roman" w:hAnsi="Times New Roman"/>
          <w:sz w:val="28"/>
          <w:szCs w:val="28"/>
          <w:lang w:eastAsia="ru-RU"/>
        </w:rPr>
        <w:t>, социальных сетях</w:t>
      </w:r>
      <w:r w:rsidR="007D7A7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AF2686D" w14:textId="5318084E" w:rsidR="00E609BC" w:rsidRPr="00D12794" w:rsidRDefault="0009340B" w:rsidP="006E55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B7E8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 xml:space="preserve">. Контроль за </w:t>
      </w:r>
      <w:r w:rsidR="000B7EAF">
        <w:rPr>
          <w:rFonts w:ascii="Times New Roman" w:eastAsia="Times New Roman" w:hAnsi="Times New Roman"/>
          <w:sz w:val="28"/>
          <w:szCs w:val="28"/>
          <w:lang w:eastAsia="ru-RU"/>
        </w:rPr>
        <w:t>ис</w:t>
      </w:r>
      <w:r w:rsidR="006845F7" w:rsidRPr="006845F7">
        <w:rPr>
          <w:rFonts w:ascii="Times New Roman" w:eastAsia="Times New Roman" w:hAnsi="Times New Roman"/>
          <w:sz w:val="28"/>
          <w:szCs w:val="28"/>
          <w:lang w:eastAsia="ru-RU"/>
        </w:rPr>
        <w:t>полнением настоящего постановления оставляю за собой.</w:t>
      </w:r>
    </w:p>
    <w:p w14:paraId="4A368A85" w14:textId="537E4A0E" w:rsidR="00CB2441" w:rsidRDefault="00CB2441" w:rsidP="006E55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EEBEE2D" w14:textId="77777777" w:rsidR="00472C7C" w:rsidRDefault="00472C7C" w:rsidP="006E55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AF26877" w14:textId="77777777" w:rsidR="008629FA" w:rsidRDefault="008629FA" w:rsidP="006E55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2AF26878" w14:textId="165F4D57" w:rsidR="008629FA" w:rsidRPr="008629FA" w:rsidRDefault="008629FA" w:rsidP="006E55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«Городской округ Ногликский»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С.В.</w:t>
      </w:r>
      <w:r w:rsidR="006845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Камелин</w:t>
      </w:r>
    </w:p>
    <w:p w14:paraId="2AF26879" w14:textId="77777777" w:rsidR="008629FA" w:rsidRPr="00D12794" w:rsidRDefault="008629FA" w:rsidP="006E55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AF2687A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2AF2687B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2AF2687C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2AF2687D" w14:textId="77777777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6E55B3"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F26882" w14:textId="77777777" w:rsidR="002003DC" w:rsidRDefault="002003DC" w:rsidP="0033636C">
      <w:pPr>
        <w:spacing w:after="0" w:line="240" w:lineRule="auto"/>
      </w:pPr>
      <w:r>
        <w:separator/>
      </w:r>
    </w:p>
  </w:endnote>
  <w:endnote w:type="continuationSeparator" w:id="0">
    <w:p w14:paraId="2AF26883" w14:textId="77777777" w:rsidR="002003DC" w:rsidRDefault="002003D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26884" w14:textId="3C4D5ECF" w:rsidR="0033636C" w:rsidRDefault="0033636C" w:rsidP="0033636C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F26880" w14:textId="77777777" w:rsidR="002003DC" w:rsidRDefault="002003DC" w:rsidP="0033636C">
      <w:pPr>
        <w:spacing w:after="0" w:line="240" w:lineRule="auto"/>
      </w:pPr>
      <w:r>
        <w:separator/>
      </w:r>
    </w:p>
  </w:footnote>
  <w:footnote w:type="continuationSeparator" w:id="0">
    <w:p w14:paraId="2AF26881" w14:textId="77777777" w:rsidR="002003DC" w:rsidRDefault="002003D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5797568"/>
      <w:docPartObj>
        <w:docPartGallery w:val="Page Numbers (Top of Page)"/>
        <w:docPartUnique/>
      </w:docPartObj>
    </w:sdtPr>
    <w:sdtContent>
      <w:p w14:paraId="68AA8FBD" w14:textId="61A41174" w:rsidR="006E55B3" w:rsidRDefault="006E55B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1706">
          <w:rPr>
            <w:noProof/>
          </w:rPr>
          <w:t>3</w:t>
        </w:r>
        <w:r>
          <w:fldChar w:fldCharType="end"/>
        </w:r>
      </w:p>
    </w:sdtContent>
  </w:sdt>
  <w:p w14:paraId="31532A9C" w14:textId="77777777" w:rsidR="006E55B3" w:rsidRDefault="006E55B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06F45"/>
    <w:multiLevelType w:val="hybridMultilevel"/>
    <w:tmpl w:val="1B7CCAA4"/>
    <w:lvl w:ilvl="0" w:tplc="61B6D7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1731FE9"/>
    <w:multiLevelType w:val="hybridMultilevel"/>
    <w:tmpl w:val="3AC4C36A"/>
    <w:lvl w:ilvl="0" w:tplc="06AE989C">
      <w:start w:val="1"/>
      <w:numFmt w:val="decimal"/>
      <w:lvlText w:val="%1.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70B38"/>
    <w:rsid w:val="00072523"/>
    <w:rsid w:val="000812DE"/>
    <w:rsid w:val="0009340B"/>
    <w:rsid w:val="000B3D51"/>
    <w:rsid w:val="000B7EAF"/>
    <w:rsid w:val="00185FEC"/>
    <w:rsid w:val="00195010"/>
    <w:rsid w:val="001C7197"/>
    <w:rsid w:val="001E1F9F"/>
    <w:rsid w:val="001E34BB"/>
    <w:rsid w:val="002003DC"/>
    <w:rsid w:val="002107AB"/>
    <w:rsid w:val="002526A2"/>
    <w:rsid w:val="002B2566"/>
    <w:rsid w:val="00331F3A"/>
    <w:rsid w:val="0033636C"/>
    <w:rsid w:val="0036561E"/>
    <w:rsid w:val="00375775"/>
    <w:rsid w:val="003E4257"/>
    <w:rsid w:val="00444A98"/>
    <w:rsid w:val="004530B2"/>
    <w:rsid w:val="00472C7C"/>
    <w:rsid w:val="00495E87"/>
    <w:rsid w:val="004D0960"/>
    <w:rsid w:val="00520CBF"/>
    <w:rsid w:val="006309D8"/>
    <w:rsid w:val="006845F7"/>
    <w:rsid w:val="006C2AAE"/>
    <w:rsid w:val="006E55B3"/>
    <w:rsid w:val="00706830"/>
    <w:rsid w:val="007D7A7C"/>
    <w:rsid w:val="0082166C"/>
    <w:rsid w:val="008629FA"/>
    <w:rsid w:val="00887B83"/>
    <w:rsid w:val="008B7E86"/>
    <w:rsid w:val="00910C1A"/>
    <w:rsid w:val="00987DB5"/>
    <w:rsid w:val="00A51706"/>
    <w:rsid w:val="00AC72C8"/>
    <w:rsid w:val="00B0320A"/>
    <w:rsid w:val="00B10ED9"/>
    <w:rsid w:val="00B12283"/>
    <w:rsid w:val="00B25688"/>
    <w:rsid w:val="00C02849"/>
    <w:rsid w:val="00CB2441"/>
    <w:rsid w:val="00D12794"/>
    <w:rsid w:val="00D67BD8"/>
    <w:rsid w:val="00D95663"/>
    <w:rsid w:val="00DA7739"/>
    <w:rsid w:val="00DB3CA9"/>
    <w:rsid w:val="00DF7897"/>
    <w:rsid w:val="00E37B8A"/>
    <w:rsid w:val="00E609BC"/>
    <w:rsid w:val="00F34E53"/>
    <w:rsid w:val="00F839D0"/>
    <w:rsid w:val="00FB5861"/>
    <w:rsid w:val="00FC6D12"/>
    <w:rsid w:val="00FF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26863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070B3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950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9501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F90DAA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F90DAA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95804"/>
    <w:rsid w:val="00CF735B"/>
    <w:rsid w:val="00E7774E"/>
    <w:rsid w:val="00F9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93F80-ED67-42FA-B7A4-A62EC39A4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171</TotalTime>
  <Pages>3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Дюндина</cp:lastModifiedBy>
  <cp:revision>36</cp:revision>
  <cp:lastPrinted>2021-04-19T22:54:00Z</cp:lastPrinted>
  <dcterms:created xsi:type="dcterms:W3CDTF">2020-04-07T04:52:00Z</dcterms:created>
  <dcterms:modified xsi:type="dcterms:W3CDTF">2021-04-20T05:54:00Z</dcterms:modified>
</cp:coreProperties>
</file>